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998F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SPYCH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2D6ECAC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Kenton, Suffolk. Husbandman.</w:t>
      </w:r>
    </w:p>
    <w:p w14:paraId="4A4267A3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EBA4B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DC689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Nunne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contempt against him and</w:t>
      </w:r>
    </w:p>
    <w:p w14:paraId="10062FD8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of Wingfield(q.v.).</w:t>
      </w:r>
    </w:p>
    <w:p w14:paraId="58661C2D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053D8B7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DD3AD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E5C9B" w14:textId="77777777" w:rsidR="00EC5F74" w:rsidRDefault="00EC5F74" w:rsidP="00EC5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5C9F76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B3A23" w14:textId="77777777" w:rsidR="00EC5F74" w:rsidRDefault="00EC5F74" w:rsidP="009139A6">
      <w:r>
        <w:separator/>
      </w:r>
    </w:p>
  </w:endnote>
  <w:endnote w:type="continuationSeparator" w:id="0">
    <w:p w14:paraId="3735F086" w14:textId="77777777" w:rsidR="00EC5F74" w:rsidRDefault="00EC5F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6D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07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50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F4C00" w14:textId="77777777" w:rsidR="00EC5F74" w:rsidRDefault="00EC5F74" w:rsidP="009139A6">
      <w:r>
        <w:separator/>
      </w:r>
    </w:p>
  </w:footnote>
  <w:footnote w:type="continuationSeparator" w:id="0">
    <w:p w14:paraId="154D2C98" w14:textId="77777777" w:rsidR="00EC5F74" w:rsidRDefault="00EC5F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F01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53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6E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F7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5F7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132F1"/>
  <w15:chartTrackingRefBased/>
  <w15:docId w15:val="{D6F89179-61CA-4B70-B950-B89F23774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5F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2022-09-10T06:41:00Z</dcterms:created>
  <dcterms:modified xsi:type="dcterms:W3CDTF">2022-09-10T06:42:00Z</dcterms:modified>
</cp:coreProperties>
</file>